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3FD" w:rsidRDefault="002353FD">
      <w:r>
        <w:rPr>
          <w:noProof/>
        </w:rPr>
        <w:pict>
          <v:shapetype id="_x0000_t202" coordsize="21600,21600" o:spt="202" path="m,l,21600r21600,l21600,xe">
            <v:stroke joinstyle="miter"/>
            <v:path gradientshapeok="t" o:connecttype="rect"/>
          </v:shapetype>
          <v:shape id="文本框 2" o:spid="_x0000_s1026" type="#_x0000_t202" style="position:absolute;left:0;text-align:left;margin-left:173.7pt;margin-top:-10.9pt;width:328.15pt;height:113.85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">
            <v:textbox>
              <w:txbxContent>
                <w:p w:rsidR="002353FD" w:rsidRDefault="002353FD" w:rsidP="00567885">
                  <w:r>
                    <w:t>1</w:t>
                  </w:r>
                  <w:r>
                    <w:rPr>
                      <w:rFonts w:hint="eastAsia"/>
                    </w:rPr>
                    <w:t>、年满</w:t>
                  </w:r>
                  <w:r>
                    <w:t>18</w:t>
                  </w:r>
                  <w:r>
                    <w:rPr>
                      <w:rFonts w:hint="eastAsia"/>
                    </w:rPr>
                    <w:t>周岁教职工和在校学生中的先进分子向工作、学习所在单位党组织提出入党申请；</w:t>
                  </w:r>
                </w:p>
                <w:p w:rsidR="002353FD" w:rsidRDefault="002353FD" w:rsidP="00567885">
                  <w:r>
                    <w:t xml:space="preserve"> </w:t>
                  </w:r>
                </w:p>
                <w:p w:rsidR="002353FD" w:rsidRDefault="002353FD" w:rsidP="00567885">
                  <w:r>
                    <w:t>2</w:t>
                  </w:r>
                  <w:r>
                    <w:rPr>
                      <w:rFonts w:hint="eastAsia"/>
                    </w:rPr>
                    <w:t>、党支部向其宣传党的政治主张，做好思想引导工作；</w:t>
                  </w:r>
                </w:p>
                <w:p w:rsidR="002353FD" w:rsidRDefault="002353FD" w:rsidP="00567885">
                  <w:r>
                    <w:t xml:space="preserve"> </w:t>
                  </w:r>
                </w:p>
                <w:p w:rsidR="002353FD" w:rsidRDefault="002353FD" w:rsidP="00567885">
                  <w:r>
                    <w:t>3</w:t>
                  </w:r>
                  <w:r>
                    <w:rPr>
                      <w:rFonts w:hint="eastAsia"/>
                    </w:rPr>
                    <w:t>、入党申请人参加“党章学习小组”、“马列主义学习小组”学习；</w:t>
                  </w:r>
                </w:p>
                <w:p w:rsidR="002353FD" w:rsidRPr="00567885" w:rsidRDefault="002353FD"/>
              </w:txbxContent>
            </v:textbox>
          </v:shape>
        </w:pict>
      </w: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5" o:spid="_x0000_s1027" type="#_x0000_t67" style="position:absolute;left:0;text-align:left;margin-left:65.25pt;margin-top:73.5pt;width:31.5pt;height:7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" adj="17064" fillcolor="#4f81bd" strokecolor="#385d8a" strokeweight="2pt"/>
        </w:pict>
      </w:r>
    </w:p>
    <w:p w:rsidR="002353FD" w:rsidRDefault="002353FD">
      <w:r>
        <w:rPr>
          <w:noProof/>
        </w:rPr>
        <w:pict>
          <v:shape id="_x0000_s1028" type="#_x0000_t202" style="position:absolute;left:0;text-align:left;margin-left:10.45pt;margin-top:2.8pt;width:129.75pt;height:55.5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">
            <v:textbox>
              <w:txbxContent>
                <w:p w:rsidR="002353FD" w:rsidRPr="00567885" w:rsidRDefault="002353FD" w:rsidP="00567885">
                  <w:pPr>
                    <w:jc w:val="center"/>
                    <w:rPr>
                      <w:b/>
                      <w:sz w:val="32"/>
                      <w:szCs w:val="32"/>
                    </w:rPr>
                  </w:pPr>
                  <w:r w:rsidRPr="00567885">
                    <w:rPr>
                      <w:rFonts w:hint="eastAsia"/>
                      <w:b/>
                      <w:sz w:val="32"/>
                      <w:szCs w:val="32"/>
                    </w:rPr>
                    <w:t>一、入党申请人</w:t>
                  </w:r>
                </w:p>
              </w:txbxContent>
            </v:textbox>
          </v:shape>
        </w:pict>
      </w:r>
    </w:p>
    <w:p w:rsidR="002353FD" w:rsidRPr="00567885" w:rsidRDefault="002353FD">
      <w:pPr>
        <w:widowControl/>
        <w:jc w:val="left"/>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306" o:spid="_x0000_s1029" type="#_x0000_t13" style="position:absolute;margin-left:140.4pt;margin-top:347.45pt;width:33.5pt;height:9.2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" adj="18632" fillcolor="#4f81bd" strokecolor="#243f60" strokeweight="2pt"/>
        </w:pict>
      </w:r>
      <w:r>
        <w:rPr>
          <w:noProof/>
        </w:rPr>
        <w:pict>
          <v:shape id="右箭头 305" o:spid="_x0000_s1030" type="#_x0000_t13" style="position:absolute;margin-left:140.4pt;margin-top:144.85pt;width:33.5pt;height:9.2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" adj="18632" fillcolor="#4f81bd" strokecolor="#243f60" strokeweight="2pt"/>
        </w:pict>
      </w:r>
      <w:r>
        <w:rPr>
          <w:noProof/>
        </w:rPr>
        <w:pict>
          <v:shape id="右箭头 303" o:spid="_x0000_s1031" type="#_x0000_t13" style="position:absolute;margin-left:140.2pt;margin-top:14.85pt;width:33.5pt;height:9.2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" adj="18632" fillcolor="#4f81bd" strokecolor="#243f60" strokeweight="2pt"/>
        </w:pict>
      </w:r>
      <w:r>
        <w:rPr>
          <w:noProof/>
        </w:rPr>
        <w:pict>
          <v:shape id="下箭头 296" o:spid="_x0000_s1032" type="#_x0000_t67" style="position:absolute;margin-left:64.9pt;margin-top:397.45pt;width:31.5pt;height:313.1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" adj="20514" fillcolor="#4f81bd" strokecolor="#385d8a" strokeweight="2pt"/>
        </w:pict>
      </w:r>
      <w:r>
        <w:rPr>
          <w:noProof/>
        </w:rPr>
        <w:pict>
          <v:shape id="_x0000_s1033" type="#_x0000_t202" style="position:absolute;margin-left:10.45pt;margin-top:322.9pt;width:129.75pt;height:74.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">
            <v:textbox>
              <w:txbxContent>
                <w:p w:rsidR="002353FD" w:rsidRPr="00567885" w:rsidRDefault="002353FD" w:rsidP="00567885">
                  <w:pPr>
                    <w:rPr>
                      <w:b/>
                      <w:sz w:val="32"/>
                      <w:szCs w:val="32"/>
                    </w:rPr>
                  </w:pPr>
                  <w:r w:rsidRPr="00567885">
                    <w:rPr>
                      <w:rFonts w:hint="eastAsia"/>
                      <w:b/>
                      <w:sz w:val="32"/>
                      <w:szCs w:val="32"/>
                    </w:rPr>
                    <w:t>三、入党积极分子培养教育</w:t>
                  </w:r>
                </w:p>
              </w:txbxContent>
            </v:textbox>
          </v:shape>
        </w:pict>
      </w:r>
      <w:r>
        <w:rPr>
          <w:noProof/>
        </w:rPr>
        <w:pict>
          <v:shape id="_x0000_s1034" type="#_x0000_t202" style="position:absolute;margin-left:9.6pt;margin-top:117.8pt;width:130.55pt;height:71.1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">
            <v:textbox>
              <w:txbxContent>
                <w:p w:rsidR="002353FD" w:rsidRPr="00567885" w:rsidRDefault="002353FD" w:rsidP="00567885">
                  <w:pPr>
                    <w:rPr>
                      <w:b/>
                      <w:sz w:val="32"/>
                      <w:szCs w:val="32"/>
                    </w:rPr>
                  </w:pPr>
                  <w:r w:rsidRPr="00567885">
                    <w:rPr>
                      <w:rFonts w:hint="eastAsia"/>
                      <w:b/>
                      <w:sz w:val="32"/>
                      <w:szCs w:val="32"/>
                    </w:rPr>
                    <w:t>二、入党积极分子的确定</w:t>
                  </w:r>
                  <w:r w:rsidRPr="00567885">
                    <w:rPr>
                      <w:b/>
                      <w:sz w:val="32"/>
                      <w:szCs w:val="32"/>
                    </w:rPr>
                    <w:t xml:space="preserve"> </w:t>
                  </w:r>
                </w:p>
              </w:txbxContent>
            </v:textbox>
          </v:shape>
        </w:pict>
      </w:r>
      <w:r>
        <w:rPr>
          <w:noProof/>
        </w:rPr>
        <w:pict>
          <v:shape id="_x0000_s1035" type="#_x0000_t202" style="position:absolute;margin-left:173.7pt;margin-top:281.9pt;width:328.1pt;height:244.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">
            <v:textbox>
              <w:txbxContent>
                <w:p w:rsidR="002353FD" w:rsidRDefault="002353FD" w:rsidP="00567885">
                  <w:r>
                    <w:t>1</w:t>
                  </w:r>
                  <w:r>
                    <w:rPr>
                      <w:rFonts w:hint="eastAsia"/>
                    </w:rPr>
                    <w:t>、指定一至两名正式党员作为培养联系人，明确并切实履行</w:t>
                  </w:r>
                  <w:r>
                    <w:t>5</w:t>
                  </w:r>
                  <w:r>
                    <w:rPr>
                      <w:rFonts w:hint="eastAsia"/>
                    </w:rPr>
                    <w:t>项职责；</w:t>
                  </w:r>
                </w:p>
                <w:p w:rsidR="002353FD" w:rsidRDefault="002353FD" w:rsidP="00567885">
                  <w:r>
                    <w:t xml:space="preserve"> </w:t>
                  </w:r>
                </w:p>
                <w:p w:rsidR="002353FD" w:rsidRDefault="002353FD" w:rsidP="00567885">
                  <w:r>
                    <w:t>2</w:t>
                  </w:r>
                  <w:r>
                    <w:rPr>
                      <w:rFonts w:hint="eastAsia"/>
                    </w:rPr>
                    <w:t>、培养联系人定期填写《入党积极分子考察表》；</w:t>
                  </w:r>
                </w:p>
                <w:p w:rsidR="002353FD" w:rsidRDefault="002353FD" w:rsidP="00567885">
                  <w:r>
                    <w:t xml:space="preserve"> </w:t>
                  </w:r>
                </w:p>
                <w:p w:rsidR="002353FD" w:rsidRDefault="002353FD" w:rsidP="00567885">
                  <w:r>
                    <w:t>3</w:t>
                  </w:r>
                  <w:r>
                    <w:rPr>
                      <w:rFonts w:hint="eastAsia"/>
                    </w:rPr>
                    <w:t>、参加党校集中培训；</w:t>
                  </w:r>
                </w:p>
                <w:p w:rsidR="002353FD" w:rsidRDefault="002353FD" w:rsidP="00567885">
                  <w:r>
                    <w:t xml:space="preserve"> </w:t>
                  </w:r>
                </w:p>
                <w:p w:rsidR="002353FD" w:rsidRDefault="002353FD" w:rsidP="00567885">
                  <w:r>
                    <w:t>4</w:t>
                  </w:r>
                  <w:r>
                    <w:rPr>
                      <w:rFonts w:hint="eastAsia"/>
                    </w:rPr>
                    <w:t>、参加实践锻炼，承担党组织分配的工作和任务；</w:t>
                  </w:r>
                </w:p>
                <w:p w:rsidR="002353FD" w:rsidRDefault="002353FD" w:rsidP="00567885">
                  <w:r>
                    <w:t xml:space="preserve"> </w:t>
                  </w:r>
                </w:p>
                <w:p w:rsidR="002353FD" w:rsidRDefault="002353FD" w:rsidP="00567885">
                  <w:r>
                    <w:t>5</w:t>
                  </w:r>
                  <w:r>
                    <w:rPr>
                      <w:rFonts w:hint="eastAsia"/>
                    </w:rPr>
                    <w:t>、党支部每半年进行一次考察，填写《入党积极分子考察表》；</w:t>
                  </w:r>
                </w:p>
                <w:p w:rsidR="002353FD" w:rsidRDefault="002353FD" w:rsidP="00567885">
                  <w:r>
                    <w:t xml:space="preserve"> </w:t>
                  </w:r>
                </w:p>
                <w:p w:rsidR="002353FD" w:rsidRDefault="002353FD" w:rsidP="00567885">
                  <w:r>
                    <w:t>6</w:t>
                  </w:r>
                  <w:r>
                    <w:rPr>
                      <w:rFonts w:hint="eastAsia"/>
                    </w:rPr>
                    <w:t>、党支部对培训联系人履职情况进行考察，并实施责任追究；</w:t>
                  </w:r>
                </w:p>
                <w:p w:rsidR="002353FD" w:rsidRDefault="002353FD" w:rsidP="00567885">
                  <w:r>
                    <w:t xml:space="preserve"> </w:t>
                  </w:r>
                </w:p>
                <w:p w:rsidR="002353FD" w:rsidRDefault="002353FD" w:rsidP="00567885">
                  <w:r>
                    <w:t>7</w:t>
                  </w:r>
                  <w:r>
                    <w:rPr>
                      <w:rFonts w:hint="eastAsia"/>
                    </w:rPr>
                    <w:t>、工作和学习单位发生变动，应及时向原单位报告，将培养教育材料转给现单位。</w:t>
                  </w:r>
                </w:p>
                <w:p w:rsidR="002353FD" w:rsidRPr="00567885" w:rsidRDefault="002353FD"/>
              </w:txbxContent>
            </v:textbox>
          </v:shape>
        </w:pict>
      </w:r>
      <w:r>
        <w:rPr>
          <w:noProof/>
        </w:rPr>
        <w:pict>
          <v:shape id="下箭头 17" o:spid="_x0000_s1036" type="#_x0000_t67" style="position:absolute;margin-left:65.7pt;margin-top:173.05pt;width:31.5pt;height:149.8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" adj="19330" fillcolor="#4f81bd" strokecolor="#385d8a" strokeweight="2pt"/>
        </w:pict>
      </w:r>
      <w:r>
        <w:rPr>
          <w:noProof/>
        </w:rPr>
        <w:pict>
          <v:shape id="_x0000_s1037" type="#_x0000_t202" style="position:absolute;margin-left:173.7pt;margin-top:78.45pt;width:328.15pt;height:195.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">
            <v:textbox>
              <w:txbxContent>
                <w:p w:rsidR="002353FD" w:rsidRDefault="002353FD" w:rsidP="00567885">
                  <w:r>
                    <w:t>1</w:t>
                  </w:r>
                  <w:r>
                    <w:rPr>
                      <w:rFonts w:hint="eastAsia"/>
                    </w:rPr>
                    <w:t>、党支部收到入党申请书后，在一个月内派人同入党申请人谈话；</w:t>
                  </w:r>
                </w:p>
                <w:p w:rsidR="002353FD" w:rsidRDefault="002353FD" w:rsidP="00567885">
                  <w:r>
                    <w:t xml:space="preserve"> </w:t>
                  </w:r>
                </w:p>
                <w:p w:rsidR="002353FD" w:rsidRDefault="002353FD" w:rsidP="00567885">
                  <w:r>
                    <w:t>2</w:t>
                  </w:r>
                  <w:r>
                    <w:rPr>
                      <w:rFonts w:hint="eastAsia"/>
                    </w:rPr>
                    <w:t>、党支部登记备案；</w:t>
                  </w:r>
                </w:p>
                <w:p w:rsidR="002353FD" w:rsidRDefault="002353FD" w:rsidP="00567885">
                  <w:r>
                    <w:t xml:space="preserve"> </w:t>
                  </w:r>
                </w:p>
                <w:p w:rsidR="002353FD" w:rsidRDefault="002353FD" w:rsidP="00567885">
                  <w:r>
                    <w:t>3</w:t>
                  </w:r>
                  <w:r>
                    <w:rPr>
                      <w:rFonts w:hint="eastAsia"/>
                    </w:rPr>
                    <w:t>、申请人来校工作、学习时间一般不少于三个月；</w:t>
                  </w:r>
                </w:p>
                <w:p w:rsidR="002353FD" w:rsidRDefault="002353FD" w:rsidP="00567885">
                  <w:r>
                    <w:t xml:space="preserve"> </w:t>
                  </w:r>
                </w:p>
                <w:p w:rsidR="002353FD" w:rsidRDefault="002353FD" w:rsidP="00567885">
                  <w:r>
                    <w:t>4</w:t>
                  </w:r>
                  <w:r>
                    <w:rPr>
                      <w:rFonts w:hint="eastAsia"/>
                    </w:rPr>
                    <w:t>、党员推荐，填写《入党积极分子推荐表》；</w:t>
                  </w:r>
                </w:p>
                <w:p w:rsidR="002353FD" w:rsidRDefault="002353FD" w:rsidP="00567885">
                  <w:r>
                    <w:t xml:space="preserve"> </w:t>
                  </w:r>
                </w:p>
                <w:p w:rsidR="002353FD" w:rsidRDefault="002353FD" w:rsidP="00567885">
                  <w:r>
                    <w:t>5</w:t>
                  </w:r>
                  <w:r>
                    <w:rPr>
                      <w:rFonts w:hint="eastAsia"/>
                    </w:rPr>
                    <w:t>、群团组织推优，填写优秀团员《入党积极分子推荐表》等；</w:t>
                  </w:r>
                </w:p>
                <w:p w:rsidR="002353FD" w:rsidRDefault="002353FD" w:rsidP="00567885">
                  <w:r>
                    <w:t xml:space="preserve"> </w:t>
                  </w:r>
                </w:p>
                <w:p w:rsidR="002353FD" w:rsidRDefault="002353FD" w:rsidP="00567885">
                  <w:r>
                    <w:t>6</w:t>
                  </w:r>
                  <w:r>
                    <w:rPr>
                      <w:rFonts w:hint="eastAsia"/>
                    </w:rPr>
                    <w:t>、支部委员会或党员大会研究决定确定为“入党积极分子”，此日作为入党积极分子确定日；</w:t>
                  </w:r>
                </w:p>
                <w:p w:rsidR="002353FD" w:rsidRDefault="002353FD" w:rsidP="00567885">
                  <w:r>
                    <w:t xml:space="preserve"> </w:t>
                  </w:r>
                </w:p>
                <w:p w:rsidR="002353FD" w:rsidRDefault="002353FD" w:rsidP="00567885">
                  <w:r>
                    <w:t>10</w:t>
                  </w:r>
                  <w:r>
                    <w:rPr>
                      <w:rFonts w:hint="eastAsia"/>
                    </w:rPr>
                    <w:t>、党支部将入党积极分子名单造册报上一级党委备案；</w:t>
                  </w:r>
                </w:p>
                <w:p w:rsidR="002353FD" w:rsidRPr="00567885" w:rsidRDefault="002353FD"/>
              </w:txbxContent>
            </v:textbox>
          </v:shape>
        </w:pict>
      </w:r>
      <w:r>
        <w:br w:type="page"/>
      </w:r>
    </w:p>
    <w:p w:rsidR="002353FD" w:rsidRDefault="002353FD">
      <w:r>
        <w:rPr>
          <w:noProof/>
        </w:rPr>
        <w:pict>
          <v:shape id="_x0000_s1038" type="#_x0000_t202" style="position:absolute;left:0;text-align:left;margin-left:5.4pt;margin-top:3.3pt;width:128.9pt;height:66.9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">
            <v:textbox>
              <w:txbxContent>
                <w:p w:rsidR="002353FD" w:rsidRPr="00567885" w:rsidRDefault="002353FD" w:rsidP="00567885">
                  <w:pPr>
                    <w:rPr>
                      <w:b/>
                      <w:sz w:val="32"/>
                      <w:szCs w:val="32"/>
                    </w:rPr>
                  </w:pPr>
                  <w:r w:rsidRPr="00567885">
                    <w:rPr>
                      <w:rFonts w:hint="eastAsia"/>
                      <w:b/>
                      <w:sz w:val="32"/>
                      <w:szCs w:val="32"/>
                    </w:rPr>
                    <w:t>四、发展对象的确定</w:t>
                  </w:r>
                </w:p>
                <w:p w:rsidR="002353FD" w:rsidRDefault="002353FD" w:rsidP="00567885"/>
              </w:txbxContent>
            </v:textbox>
          </v:shape>
        </w:pict>
      </w:r>
      <w:r>
        <w:rPr>
          <w:noProof/>
        </w:rPr>
        <w:pict>
          <v:shape id="_x0000_s1039" type="#_x0000_t202" style="position:absolute;left:0;text-align:left;margin-left:162pt;margin-top:-63.65pt;width:332.25pt;height:277.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">
            <v:textbox>
              <w:txbxContent>
                <w:p w:rsidR="002353FD" w:rsidRDefault="002353FD" w:rsidP="00567885">
                  <w:r>
                    <w:t>1</w:t>
                  </w:r>
                  <w:r>
                    <w:rPr>
                      <w:rFonts w:hint="eastAsia"/>
                    </w:rPr>
                    <w:t>、入党积极分子经过</w:t>
                  </w:r>
                  <w:r>
                    <w:t>12</w:t>
                  </w:r>
                  <w:r>
                    <w:rPr>
                      <w:rFonts w:hint="eastAsia"/>
                    </w:rPr>
                    <w:t>个月以上培养教育和考察；</w:t>
                  </w:r>
                </w:p>
                <w:p w:rsidR="002353FD" w:rsidRDefault="002353FD" w:rsidP="00567885">
                  <w:r>
                    <w:t>2</w:t>
                  </w:r>
                  <w:r>
                    <w:rPr>
                      <w:rFonts w:hint="eastAsia"/>
                    </w:rPr>
                    <w:t>、参加党校集中培训并考核合格；</w:t>
                  </w:r>
                </w:p>
                <w:p w:rsidR="002353FD" w:rsidRDefault="002353FD" w:rsidP="00567885">
                  <w:r>
                    <w:t>3</w:t>
                  </w:r>
                  <w:r>
                    <w:rPr>
                      <w:rFonts w:hint="eastAsia"/>
                    </w:rPr>
                    <w:t>、培养人联系人对其提出综合评价意见；</w:t>
                  </w:r>
                </w:p>
                <w:p w:rsidR="002353FD" w:rsidRDefault="002353FD" w:rsidP="00567885">
                  <w:r>
                    <w:t xml:space="preserve"> </w:t>
                  </w:r>
                </w:p>
                <w:p w:rsidR="002353FD" w:rsidRDefault="002353FD" w:rsidP="00567885">
                  <w:r>
                    <w:t>4</w:t>
                  </w:r>
                  <w:r>
                    <w:rPr>
                      <w:rFonts w:hint="eastAsia"/>
                    </w:rPr>
                    <w:t>、广泛听取党员和群众意见，并将考察综合意见填写《入党积极分子考察表》，并进行民主测评</w:t>
                  </w:r>
                  <w:r>
                    <w:t>;</w:t>
                  </w:r>
                </w:p>
                <w:p w:rsidR="002353FD" w:rsidRDefault="002353FD" w:rsidP="00567885">
                  <w:r>
                    <w:t xml:space="preserve"> </w:t>
                  </w:r>
                </w:p>
                <w:p w:rsidR="002353FD" w:rsidRDefault="002353FD" w:rsidP="00567885">
                  <w:r>
                    <w:t>5</w:t>
                  </w:r>
                  <w:r>
                    <w:rPr>
                      <w:rFonts w:hint="eastAsia"/>
                    </w:rPr>
                    <w:t>、党支部委员会或党员大会讨论决定，讨论结果分三类：确定为发展对象，继续培养，取消积极分子身份；</w:t>
                  </w:r>
                </w:p>
                <w:p w:rsidR="002353FD" w:rsidRDefault="002353FD" w:rsidP="00567885">
                  <w:r>
                    <w:t xml:space="preserve"> </w:t>
                  </w:r>
                </w:p>
                <w:p w:rsidR="002353FD" w:rsidRDefault="002353FD" w:rsidP="00567885">
                  <w:r>
                    <w:t>6</w:t>
                  </w:r>
                  <w:r>
                    <w:rPr>
                      <w:rFonts w:hint="eastAsia"/>
                    </w:rPr>
                    <w:t>、将基本具备党员条件的入党积极分子进行公示</w:t>
                  </w:r>
                  <w:r>
                    <w:t>5-7</w:t>
                  </w:r>
                  <w:r>
                    <w:rPr>
                      <w:rFonts w:hint="eastAsia"/>
                    </w:rPr>
                    <w:t>天；</w:t>
                  </w:r>
                </w:p>
                <w:p w:rsidR="002353FD" w:rsidRDefault="002353FD" w:rsidP="00567885">
                  <w:r>
                    <w:t xml:space="preserve"> </w:t>
                  </w:r>
                </w:p>
                <w:p w:rsidR="002353FD" w:rsidRDefault="002353FD" w:rsidP="00567885">
                  <w:r>
                    <w:t>7</w:t>
                  </w:r>
                  <w:r>
                    <w:rPr>
                      <w:rFonts w:hint="eastAsia"/>
                    </w:rPr>
                    <w:t>、公示无异后，党支部将入党积极分子名册报上一级党委和校党委组织部备案；</w:t>
                  </w:r>
                </w:p>
                <w:p w:rsidR="002353FD" w:rsidRDefault="002353FD" w:rsidP="00567885">
                  <w:r>
                    <w:t xml:space="preserve"> </w:t>
                  </w:r>
                </w:p>
                <w:p w:rsidR="002353FD" w:rsidRDefault="002353FD" w:rsidP="00567885">
                  <w:r>
                    <w:t>8</w:t>
                  </w:r>
                  <w:r>
                    <w:rPr>
                      <w:rFonts w:hint="eastAsia"/>
                    </w:rPr>
                    <w:t>、正式确定入党积极分子为“发展党员对象”。</w:t>
                  </w:r>
                </w:p>
                <w:p w:rsidR="002353FD" w:rsidRPr="00567885" w:rsidRDefault="002353FD"/>
              </w:txbxContent>
            </v:textbox>
          </v:shape>
        </w:pict>
      </w:r>
    </w:p>
    <w:p w:rsidR="002353FD" w:rsidRDefault="002353FD"/>
    <w:p w:rsidR="002353FD" w:rsidRDefault="002353FD">
      <w:r>
        <w:rPr>
          <w:noProof/>
        </w:rPr>
        <w:pict>
          <v:shape id="右箭头 308" o:spid="_x0000_s1040" type="#_x0000_t13" style="position:absolute;left:0;text-align:left;margin-left:135.15pt;margin-top:.55pt;width:25.95pt;height:5.8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" adj="19165" fillcolor="#4f81bd" strokecolor="#243f60" strokeweight="2pt"/>
        </w:pict>
      </w:r>
    </w:p>
    <w:p w:rsidR="002353FD" w:rsidRDefault="002353FD"/>
    <w:p w:rsidR="002353FD" w:rsidRDefault="002353FD">
      <w:r>
        <w:rPr>
          <w:noProof/>
        </w:rPr>
        <w:pict>
          <v:shape id="下箭头 297" o:spid="_x0000_s1041" type="#_x0000_t67" style="position:absolute;left:0;text-align:left;margin-left:54.85pt;margin-top:7.95pt;width:31.5pt;height:160.75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" adj="19484" fillcolor="#4f81bd" strokecolor="#385d8a" strokeweight="2pt"/>
        </w:pict>
      </w:r>
    </w:p>
    <w:p w:rsidR="002353FD" w:rsidRDefault="002353FD"/>
    <w:p w:rsidR="002353FD" w:rsidRDefault="002353FD"/>
    <w:p w:rsidR="002353FD" w:rsidRDefault="002353FD"/>
    <w:p w:rsidR="002353FD" w:rsidRDefault="002353FD"/>
    <w:p w:rsidR="002353FD" w:rsidRDefault="002353FD">
      <w:pPr>
        <w:widowControl/>
        <w:jc w:val="left"/>
      </w:pPr>
      <w:r>
        <w:rPr>
          <w:noProof/>
        </w:rPr>
        <w:pict>
          <v:shape id="右箭头 310" o:spid="_x0000_s1042" type="#_x0000_t13" style="position:absolute;margin-left:137.1pt;margin-top:337.9pt;width:25.95pt;height:9.2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" adj="17772" fillcolor="#4f81bd" strokecolor="#385d8a" strokeweight="2pt"/>
        </w:pict>
      </w:r>
      <w:r>
        <w:rPr>
          <w:noProof/>
        </w:rPr>
        <w:pict>
          <v:shape id="右箭头 309" o:spid="_x0000_s1043" type="#_x0000_t13" style="position:absolute;margin-left:135.2pt;margin-top:122.45pt;width:25.95pt;height:9.2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" adj="17772" fillcolor="#4f81bd" strokecolor="#385d8a" strokeweight="2pt"/>
        </w:pict>
      </w:r>
      <w:r>
        <w:rPr>
          <w:noProof/>
        </w:rPr>
        <w:pict>
          <v:shape id="下箭头 299" o:spid="_x0000_s1044" type="#_x0000_t67" style="position:absolute;margin-left:54.85pt;margin-top:381.2pt;width:31.5pt;height:188.35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" adj="19794" fillcolor="#4f81bd" strokecolor="#385d8a" strokeweight="2pt"/>
        </w:pict>
      </w:r>
      <w:r>
        <w:rPr>
          <w:noProof/>
        </w:rPr>
        <w:pict>
          <v:shape id="下箭头 298" o:spid="_x0000_s1045" type="#_x0000_t67" style="position:absolute;margin-left:54.85pt;margin-top:161.85pt;width:31.5pt;height:141.5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" adj="19196" fillcolor="#4f81bd" strokecolor="#385d8a" strokeweight="2pt"/>
        </w:pict>
      </w:r>
      <w:r>
        <w:rPr>
          <w:noProof/>
        </w:rPr>
        <w:pict>
          <v:shape id="_x0000_s1046" type="#_x0000_t202" style="position:absolute;margin-left:5.45pt;margin-top:303.3pt;width:128.9pt;height:77.8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">
            <v:textbox>
              <w:txbxContent>
                <w:p w:rsidR="002353FD" w:rsidRPr="00567885" w:rsidRDefault="002353FD" w:rsidP="00567885">
                  <w:pPr>
                    <w:rPr>
                      <w:b/>
                      <w:sz w:val="32"/>
                      <w:szCs w:val="32"/>
                    </w:rPr>
                  </w:pPr>
                  <w:r w:rsidRPr="00567885">
                    <w:rPr>
                      <w:rFonts w:hint="eastAsia"/>
                      <w:b/>
                      <w:sz w:val="32"/>
                      <w:szCs w:val="32"/>
                    </w:rPr>
                    <w:t>六、预备党员的接收</w:t>
                  </w:r>
                </w:p>
              </w:txbxContent>
            </v:textbox>
          </v:shape>
        </w:pict>
      </w:r>
      <w:r>
        <w:rPr>
          <w:noProof/>
        </w:rPr>
        <w:pict>
          <v:shape id="_x0000_s1047" type="#_x0000_t202" style="position:absolute;margin-left:5.45pt;margin-top:94.85pt;width:128.9pt;height:66.95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">
            <v:textbox>
              <w:txbxContent>
                <w:p w:rsidR="002353FD" w:rsidRPr="00567885" w:rsidRDefault="002353FD" w:rsidP="00567885">
                  <w:pPr>
                    <w:rPr>
                      <w:b/>
                      <w:sz w:val="32"/>
                      <w:szCs w:val="32"/>
                    </w:rPr>
                  </w:pPr>
                  <w:r w:rsidRPr="00567885">
                    <w:rPr>
                      <w:rFonts w:hint="eastAsia"/>
                      <w:b/>
                      <w:sz w:val="32"/>
                      <w:szCs w:val="32"/>
                    </w:rPr>
                    <w:t>五、发展对象的考察</w:t>
                  </w:r>
                </w:p>
              </w:txbxContent>
            </v:textbox>
          </v:shape>
        </w:pict>
      </w:r>
      <w:r>
        <w:rPr>
          <w:noProof/>
        </w:rPr>
        <w:pict>
          <v:shape id="_x0000_s1048" type="#_x0000_t202" style="position:absolute;margin-left:162.65pt;margin-top:82.75pt;width:332.25pt;height:138.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">
            <v:textbox style="mso-fit-shape-to-text:t">
              <w:txbxContent>
                <w:p w:rsidR="002353FD" w:rsidRDefault="002353FD" w:rsidP="00567885">
                  <w:r>
                    <w:t>1</w:t>
                  </w:r>
                  <w:r>
                    <w:rPr>
                      <w:rFonts w:hint="eastAsia"/>
                    </w:rPr>
                    <w:t>、确定两名正式党员作为入党介绍人（原则上发展学生入党，介绍人应有一名教师正式党员）；</w:t>
                  </w:r>
                </w:p>
                <w:p w:rsidR="002353FD" w:rsidRDefault="002353FD" w:rsidP="00567885">
                  <w:r>
                    <w:t xml:space="preserve"> </w:t>
                  </w:r>
                </w:p>
                <w:p w:rsidR="002353FD" w:rsidRDefault="002353FD" w:rsidP="00567885">
                  <w:r>
                    <w:t>2</w:t>
                  </w:r>
                  <w:r>
                    <w:rPr>
                      <w:rFonts w:hint="eastAsia"/>
                    </w:rPr>
                    <w:t>、入党介绍人明确“五大”工作任务，经常向党组织汇报考察情况；</w:t>
                  </w:r>
                </w:p>
                <w:p w:rsidR="002353FD" w:rsidRPr="00567885" w:rsidRDefault="002353FD"/>
              </w:txbxContent>
            </v:textbox>
          </v:shape>
        </w:pict>
      </w:r>
      <w:r>
        <w:rPr>
          <w:noProof/>
        </w:rPr>
        <w:pict>
          <v:shape id="_x0000_s1049" type="#_x0000_t202" style="position:absolute;margin-left:162pt;margin-top:181.1pt;width:332.25pt;height:445.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">
            <v:textbox>
              <w:txbxContent>
                <w:p w:rsidR="002353FD" w:rsidRDefault="002353FD" w:rsidP="00567885">
                  <w:r>
                    <w:t>1</w:t>
                  </w:r>
                  <w:r>
                    <w:rPr>
                      <w:rFonts w:hint="eastAsia"/>
                    </w:rPr>
                    <w:t>、已列入当年发展计划；</w:t>
                  </w:r>
                </w:p>
                <w:p w:rsidR="002353FD" w:rsidRDefault="002353FD" w:rsidP="00567885">
                  <w:r>
                    <w:t>2</w:t>
                  </w:r>
                  <w:r>
                    <w:rPr>
                      <w:rFonts w:hint="eastAsia"/>
                    </w:rPr>
                    <w:t>、通过政审并政审合格；</w:t>
                  </w:r>
                </w:p>
                <w:p w:rsidR="002353FD" w:rsidRDefault="002353FD" w:rsidP="00567885">
                  <w:r>
                    <w:t>3</w:t>
                  </w:r>
                  <w:r>
                    <w:rPr>
                      <w:rFonts w:hint="eastAsia"/>
                    </w:rPr>
                    <w:t>、集中培训并考核合格；</w:t>
                  </w:r>
                </w:p>
                <w:p w:rsidR="002353FD" w:rsidRDefault="002353FD" w:rsidP="00567885">
                  <w:r>
                    <w:t>4</w:t>
                  </w:r>
                  <w:r>
                    <w:rPr>
                      <w:rFonts w:hint="eastAsia"/>
                    </w:rPr>
                    <w:t>、未来三个内不调离学校；</w:t>
                  </w:r>
                </w:p>
                <w:p w:rsidR="002353FD" w:rsidRDefault="002353FD" w:rsidP="00567885"/>
                <w:p w:rsidR="002353FD" w:rsidRDefault="002353FD" w:rsidP="00567885">
                  <w:r>
                    <w:t>5</w:t>
                  </w:r>
                  <w:r>
                    <w:rPr>
                      <w:rFonts w:hint="eastAsia"/>
                    </w:rPr>
                    <w:t>、除以上四条款处，个别特殊情况者，经单位党委认真讨论通过发展对象人选，将相关材料报校党委组织部，由组织部与相关部门共同审核，审核通过后办理接收预备党员的手续；</w:t>
                  </w:r>
                </w:p>
                <w:p w:rsidR="002353FD" w:rsidRDefault="002353FD" w:rsidP="00567885">
                  <w:r>
                    <w:t>6</w:t>
                  </w:r>
                  <w:r>
                    <w:rPr>
                      <w:rFonts w:hint="eastAsia"/>
                    </w:rPr>
                    <w:t>、将发展对象人选报上级党委预审合格（学生发展对象上报上一级党委预审，教职工发展对象报校党委预审）；</w:t>
                  </w:r>
                </w:p>
                <w:p w:rsidR="002353FD" w:rsidRDefault="002353FD" w:rsidP="00567885">
                  <w:r>
                    <w:t>7</w:t>
                  </w:r>
                  <w:r>
                    <w:rPr>
                      <w:rFonts w:hint="eastAsia"/>
                    </w:rPr>
                    <w:t>、报校党委组织部备案；</w:t>
                  </w:r>
                </w:p>
                <w:p w:rsidR="002353FD" w:rsidRDefault="002353FD" w:rsidP="00567885">
                  <w:r>
                    <w:t>8</w:t>
                  </w:r>
                  <w:r>
                    <w:rPr>
                      <w:rFonts w:hint="eastAsia"/>
                    </w:rPr>
                    <w:t>、组织部发放《中国共产党入党志愿书》；</w:t>
                  </w:r>
                </w:p>
                <w:p w:rsidR="002353FD" w:rsidRDefault="002353FD" w:rsidP="00567885"/>
                <w:p w:rsidR="002353FD" w:rsidRDefault="002353FD" w:rsidP="00567885">
                  <w:r>
                    <w:t>9</w:t>
                  </w:r>
                  <w:r>
                    <w:rPr>
                      <w:rFonts w:hint="eastAsia"/>
                    </w:rPr>
                    <w:t>、党支部或介绍人指导发展对象填写《中国共产党入党志愿书》；</w:t>
                  </w:r>
                </w:p>
                <w:p w:rsidR="002353FD" w:rsidRDefault="002353FD" w:rsidP="00567885">
                  <w:r>
                    <w:t>10</w:t>
                  </w:r>
                  <w:r>
                    <w:rPr>
                      <w:rFonts w:hint="eastAsia"/>
                    </w:rPr>
                    <w:t>、党支部召开讨论接收预备党员的支部大会，按六个程序逐一讨论，实行票决制，将决议写入《中国共产党入党志愿书》；</w:t>
                  </w:r>
                </w:p>
                <w:p w:rsidR="002353FD" w:rsidRDefault="002353FD" w:rsidP="00567885"/>
                <w:p w:rsidR="002353FD" w:rsidRDefault="002353FD" w:rsidP="00567885">
                  <w:r>
                    <w:t>11</w:t>
                  </w:r>
                  <w:r>
                    <w:rPr>
                      <w:rFonts w:hint="eastAsia"/>
                    </w:rPr>
                    <w:t>、将全套材料上报上级党委；</w:t>
                  </w:r>
                </w:p>
                <w:p w:rsidR="002353FD" w:rsidRDefault="002353FD" w:rsidP="00567885">
                  <w:r>
                    <w:t>12</w:t>
                  </w:r>
                  <w:r>
                    <w:rPr>
                      <w:rFonts w:hint="eastAsia"/>
                    </w:rPr>
                    <w:t>、上级党委派人谈话，将谈话情况和意见写入《中国共产党入党志愿书》；</w:t>
                  </w:r>
                </w:p>
                <w:p w:rsidR="002353FD" w:rsidRDefault="002353FD" w:rsidP="00567885">
                  <w:r>
                    <w:t>13</w:t>
                  </w:r>
                  <w:r>
                    <w:rPr>
                      <w:rFonts w:hint="eastAsia"/>
                    </w:rPr>
                    <w:t>、上级党委集体讨论，逐个审议和表决（学生预备党员由学校党委授权学院党委审批，教工预备党员由校党委审批）；</w:t>
                  </w:r>
                </w:p>
                <w:p w:rsidR="002353FD" w:rsidRDefault="002353FD" w:rsidP="00567885"/>
                <w:p w:rsidR="002353FD" w:rsidRDefault="002353FD" w:rsidP="00567885">
                  <w:r>
                    <w:t>14</w:t>
                  </w:r>
                  <w:r>
                    <w:rPr>
                      <w:rFonts w:hint="eastAsia"/>
                    </w:rPr>
                    <w:t>、上级党委应当在三个月内进行审批，但不得超过六个月；</w:t>
                  </w:r>
                </w:p>
                <w:p w:rsidR="002353FD" w:rsidRDefault="002353FD" w:rsidP="00567885">
                  <w:r>
                    <w:t>15</w:t>
                  </w:r>
                  <w:r>
                    <w:rPr>
                      <w:rFonts w:hint="eastAsia"/>
                    </w:rPr>
                    <w:t>、审批结果造册上报校党委组织部备案；</w:t>
                  </w:r>
                </w:p>
                <w:p w:rsidR="002353FD" w:rsidRDefault="002353FD" w:rsidP="00567885">
                  <w:r>
                    <w:t>16</w:t>
                  </w:r>
                  <w:r>
                    <w:rPr>
                      <w:rFonts w:hint="eastAsia"/>
                    </w:rPr>
                    <w:t>、审批结果通知报批党支部；</w:t>
                  </w:r>
                </w:p>
                <w:p w:rsidR="002353FD" w:rsidRPr="00567885" w:rsidRDefault="002353FD">
                  <w:r>
                    <w:t>17</w:t>
                  </w:r>
                  <w:r>
                    <w:rPr>
                      <w:rFonts w:hint="eastAsia"/>
                    </w:rPr>
                    <w:t>、党支部通知本人并在党员大会宣布</w:t>
                  </w:r>
                </w:p>
              </w:txbxContent>
            </v:textbox>
          </v:shape>
        </w:pict>
      </w:r>
      <w:r>
        <w:br w:type="page"/>
      </w:r>
    </w:p>
    <w:p w:rsidR="002353FD" w:rsidRDefault="002353FD">
      <w:bookmarkStart w:id="0" w:name="_GoBack"/>
      <w:bookmarkEnd w:id="0"/>
      <w:r>
        <w:rPr>
          <w:noProof/>
        </w:rPr>
        <w:pict>
          <v:shape id="右箭头 311" o:spid="_x0000_s1050" type="#_x0000_t13" style="position:absolute;left:0;text-align:left;margin-left:136.9pt;margin-top:32.65pt;width:25.95pt;height:9.2pt;z-index:251671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" adj="17771" fillcolor="#4f81bd" strokecolor="#385d8a" strokeweight="2pt"/>
        </w:pict>
      </w:r>
      <w:r>
        <w:rPr>
          <w:noProof/>
        </w:rPr>
        <w:pict>
          <v:shape id="_x0000_s1051" type="#_x0000_t202" style="position:absolute;left:0;text-align:left;margin-left:164.55pt;margin-top:-61.85pt;width:329.85pt;height:137.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">
            <v:textbox style="mso-fit-shape-to-text:t">
              <w:txbxContent>
                <w:p w:rsidR="002353FD" w:rsidRDefault="002353FD" w:rsidP="00567885">
                  <w:r>
                    <w:t>1</w:t>
                  </w:r>
                  <w:r>
                    <w:rPr>
                      <w:rFonts w:hint="eastAsia"/>
                    </w:rPr>
                    <w:t>、编入党小组（党支部）；</w:t>
                  </w:r>
                </w:p>
                <w:p w:rsidR="002353FD" w:rsidRDefault="002353FD" w:rsidP="00567885">
                  <w:r>
                    <w:t>2</w:t>
                  </w:r>
                  <w:r>
                    <w:rPr>
                      <w:rFonts w:hint="eastAsia"/>
                    </w:rPr>
                    <w:t>、进行入党宣誓；</w:t>
                  </w:r>
                </w:p>
                <w:p w:rsidR="002353FD" w:rsidRDefault="002353FD" w:rsidP="00567885">
                  <w:r>
                    <w:t>3</w:t>
                  </w:r>
                  <w:r>
                    <w:rPr>
                      <w:rFonts w:hint="eastAsia"/>
                    </w:rPr>
                    <w:t>、继续教育考察</w:t>
                  </w:r>
                  <w:r>
                    <w:t>(</w:t>
                  </w:r>
                  <w:r>
                    <w:rPr>
                      <w:rFonts w:hint="eastAsia"/>
                    </w:rPr>
                    <w:t>通过党的组织生活、听取本人汇报、个别谈心、集中培训、承担一定的工作、实践锻炼等方式</w:t>
                  </w:r>
                  <w:r>
                    <w:t>)</w:t>
                  </w:r>
                  <w:r>
                    <w:rPr>
                      <w:rFonts w:hint="eastAsia"/>
                    </w:rPr>
                    <w:t>；</w:t>
                  </w:r>
                </w:p>
                <w:p w:rsidR="002353FD" w:rsidRDefault="002353FD" w:rsidP="00567885">
                  <w:r>
                    <w:t>4</w:t>
                  </w:r>
                  <w:r>
                    <w:rPr>
                      <w:rFonts w:hint="eastAsia"/>
                    </w:rPr>
                    <w:t>、参加党的组织生活，按时交纳党费；</w:t>
                  </w:r>
                </w:p>
                <w:p w:rsidR="002353FD" w:rsidRDefault="002353FD" w:rsidP="00567885">
                  <w:r>
                    <w:t>5</w:t>
                  </w:r>
                  <w:r>
                    <w:rPr>
                      <w:rFonts w:hint="eastAsia"/>
                    </w:rPr>
                    <w:t>、参加党校组织预备党员集中培训并考核合格；</w:t>
                  </w:r>
                </w:p>
                <w:p w:rsidR="002353FD" w:rsidRDefault="002353FD" w:rsidP="00567885">
                  <w:r>
                    <w:t>6</w:t>
                  </w:r>
                  <w:r>
                    <w:rPr>
                      <w:rFonts w:hint="eastAsia"/>
                    </w:rPr>
                    <w:t>、党支部及时了解预备党员思想学习和工作情况；</w:t>
                  </w:r>
                </w:p>
                <w:p w:rsidR="002353FD" w:rsidRDefault="002353FD" w:rsidP="00567885">
                  <w:r>
                    <w:t>7</w:t>
                  </w:r>
                  <w:r>
                    <w:rPr>
                      <w:rFonts w:hint="eastAsia"/>
                    </w:rPr>
                    <w:t>、党支部定期召开专题组织生活会，开展批评和自我批评受其教育；</w:t>
                  </w:r>
                </w:p>
                <w:p w:rsidR="002353FD" w:rsidRDefault="002353FD" w:rsidP="00567885">
                  <w:r>
                    <w:t>8</w:t>
                  </w:r>
                  <w:r>
                    <w:rPr>
                      <w:rFonts w:hint="eastAsia"/>
                    </w:rPr>
                    <w:t>、党支部半年讨论预备党员教育考察情况，考察情况填入《预备党员考察表》；</w:t>
                  </w:r>
                </w:p>
                <w:p w:rsidR="002353FD" w:rsidRDefault="002353FD" w:rsidP="00567885">
                  <w:r>
                    <w:t xml:space="preserve"> </w:t>
                  </w:r>
                </w:p>
                <w:p w:rsidR="002353FD" w:rsidRDefault="002353FD" w:rsidP="00567885">
                  <w:r>
                    <w:t>9</w:t>
                  </w:r>
                  <w:r>
                    <w:rPr>
                      <w:rFonts w:hint="eastAsia"/>
                    </w:rPr>
                    <w:t>、预备期满之前一个月内，提出书面转正申请；</w:t>
                  </w:r>
                </w:p>
                <w:p w:rsidR="002353FD" w:rsidRDefault="002353FD" w:rsidP="00567885">
                  <w:r>
                    <w:t>10</w:t>
                  </w:r>
                  <w:r>
                    <w:rPr>
                      <w:rFonts w:hint="eastAsia"/>
                    </w:rPr>
                    <w:t>、党小组提出意见，党支部征求党员和群众意见；</w:t>
                  </w:r>
                </w:p>
                <w:p w:rsidR="002353FD" w:rsidRDefault="002353FD" w:rsidP="00567885">
                  <w:r>
                    <w:t>11</w:t>
                  </w:r>
                  <w:r>
                    <w:rPr>
                      <w:rFonts w:hint="eastAsia"/>
                    </w:rPr>
                    <w:t>、党支部大会按时讨论其能否转为正式党员，将决议填入《中国共产党入党志愿书》；</w:t>
                  </w:r>
                </w:p>
                <w:p w:rsidR="002353FD" w:rsidRDefault="002353FD" w:rsidP="00567885">
                  <w:r>
                    <w:t>12</w:t>
                  </w:r>
                  <w:r>
                    <w:rPr>
                      <w:rFonts w:hint="eastAsia"/>
                    </w:rPr>
                    <w:t>、一周内，党支部将审批相关材料上报上级党委审批（学生预备党员由学校党委授权学院党委审批，教预备党员由校党委审批）</w:t>
                  </w:r>
                </w:p>
                <w:p w:rsidR="002353FD" w:rsidRDefault="002353FD" w:rsidP="00567885">
                  <w:r>
                    <w:t>13</w:t>
                  </w:r>
                  <w:r>
                    <w:rPr>
                      <w:rFonts w:hint="eastAsia"/>
                    </w:rPr>
                    <w:t>、上级党委在三个月内，应当对党支部上报的预备党员转正的决议进行审批；</w:t>
                  </w:r>
                </w:p>
                <w:p w:rsidR="002353FD" w:rsidRDefault="002353FD" w:rsidP="00567885">
                  <w:r>
                    <w:t>14</w:t>
                  </w:r>
                  <w:r>
                    <w:rPr>
                      <w:rFonts w:hint="eastAsia"/>
                    </w:rPr>
                    <w:t>、审批结果通知党支部；</w:t>
                  </w:r>
                </w:p>
                <w:p w:rsidR="002353FD" w:rsidRDefault="002353FD" w:rsidP="00567885">
                  <w:r>
                    <w:t xml:space="preserve"> </w:t>
                  </w:r>
                </w:p>
                <w:p w:rsidR="002353FD" w:rsidRDefault="002353FD" w:rsidP="00567885">
                  <w:r>
                    <w:t>15</w:t>
                  </w:r>
                  <w:r>
                    <w:rPr>
                      <w:rFonts w:hint="eastAsia"/>
                    </w:rPr>
                    <w:t>、党支部应当同本人谈话，并将审批结果在党员大会上宣布；</w:t>
                  </w:r>
                </w:p>
                <w:p w:rsidR="002353FD" w:rsidRDefault="002353FD" w:rsidP="00567885">
                  <w:r>
                    <w:t>16</w:t>
                  </w:r>
                  <w:r>
                    <w:rPr>
                      <w:rFonts w:hint="eastAsia"/>
                    </w:rPr>
                    <w:t>、党员档案归档，并按照不同对象归档或建档；</w:t>
                  </w:r>
                </w:p>
                <w:p w:rsidR="002353FD" w:rsidRDefault="002353FD" w:rsidP="00567885">
                  <w:r>
                    <w:t>17</w:t>
                  </w:r>
                  <w:r>
                    <w:rPr>
                      <w:rFonts w:hint="eastAsia"/>
                    </w:rPr>
                    <w:t>、预备期未满时，其工作、学习所在单位发生变动，应及时报告原所在单位党组织；</w:t>
                  </w:r>
                </w:p>
                <w:p w:rsidR="002353FD" w:rsidRDefault="002353FD" w:rsidP="00567885">
                  <w:r>
                    <w:t>18</w:t>
                  </w:r>
                  <w:r>
                    <w:rPr>
                      <w:rFonts w:hint="eastAsia"/>
                    </w:rPr>
                    <w:t>、原单位党组织应其将培养教育和考察的情况介绍给现预备党员的党组织。</w:t>
                  </w:r>
                </w:p>
                <w:p w:rsidR="002353FD" w:rsidRPr="00567885" w:rsidRDefault="002353FD">
                  <w:r>
                    <w:t>19</w:t>
                  </w:r>
                  <w:r>
                    <w:rPr>
                      <w:rFonts w:hint="eastAsia"/>
                    </w:rPr>
                    <w:t>、现单位党委应当对转入的预备党员材料进行严格审查，如无法认定，报校党委组织批准，不予承认，并将其材料退回转出地党组织。</w:t>
                  </w:r>
                </w:p>
              </w:txbxContent>
            </v:textbox>
          </v:shape>
        </w:pict>
      </w:r>
      <w:r>
        <w:rPr>
          <w:noProof/>
        </w:rPr>
        <w:pict>
          <v:shape id="_x0000_s1052" type="#_x0000_t202" style="position:absolute;left:0;text-align:left;margin-left:2.1pt;margin-top:-.85pt;width:139.9pt;height:73.6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">
            <v:textbox>
              <w:txbxContent>
                <w:p w:rsidR="002353FD" w:rsidRPr="00567885" w:rsidRDefault="002353FD" w:rsidP="00567885">
                  <w:pPr>
                    <w:rPr>
                      <w:b/>
                      <w:sz w:val="32"/>
                      <w:szCs w:val="32"/>
                    </w:rPr>
                  </w:pPr>
                  <w:r w:rsidRPr="00567885">
                    <w:rPr>
                      <w:rFonts w:hint="eastAsia"/>
                      <w:b/>
                      <w:sz w:val="32"/>
                      <w:szCs w:val="32"/>
                    </w:rPr>
                    <w:t>七、预备党员的教育考察和转正</w:t>
                  </w:r>
                </w:p>
                <w:p w:rsidR="002353FD" w:rsidRPr="00567885" w:rsidRDefault="002353FD" w:rsidP="00567885"/>
              </w:txbxContent>
            </v:textbox>
          </v:shape>
        </w:pict>
      </w:r>
    </w:p>
    <w:sectPr w:rsidR="002353FD" w:rsidSect="00F60E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7885"/>
    <w:rsid w:val="00050CA9"/>
    <w:rsid w:val="00126B9A"/>
    <w:rsid w:val="001D7C67"/>
    <w:rsid w:val="002353FD"/>
    <w:rsid w:val="003917A7"/>
    <w:rsid w:val="00451864"/>
    <w:rsid w:val="00567885"/>
    <w:rsid w:val="006108B9"/>
    <w:rsid w:val="008F2B27"/>
    <w:rsid w:val="00BC3ACE"/>
    <w:rsid w:val="00CE050D"/>
    <w:rsid w:val="00DF657F"/>
    <w:rsid w:val="00E36BBA"/>
    <w:rsid w:val="00F571CA"/>
    <w:rsid w:val="00F60E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88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67885"/>
    <w:rPr>
      <w:sz w:val="18"/>
      <w:szCs w:val="18"/>
    </w:rPr>
  </w:style>
  <w:style w:type="character" w:customStyle="1" w:styleId="BalloonTextChar">
    <w:name w:val="Balloon Text Char"/>
    <w:basedOn w:val="DefaultParagraphFont"/>
    <w:link w:val="BalloonText"/>
    <w:uiPriority w:val="99"/>
    <w:semiHidden/>
    <w:locked/>
    <w:rsid w:val="00567885"/>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45</TotalTime>
  <Pages>3</Pages>
  <Words>6</Words>
  <Characters>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2015-04-23T10:07:00Z</dcterms:created>
  <dcterms:modified xsi:type="dcterms:W3CDTF">2015-10-13T03:24:00Z</dcterms:modified>
</cp:coreProperties>
</file>